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5E255E" w14:textId="77777777" w:rsidR="003433BD" w:rsidRDefault="003433BD" w:rsidP="003433B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SOMERVILLE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fl.1412)</w:t>
      </w:r>
    </w:p>
    <w:p w14:paraId="30CC5F31" w14:textId="77777777" w:rsidR="003433BD" w:rsidRDefault="003433BD" w:rsidP="003433B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London. Goldsmith.</w:t>
      </w:r>
    </w:p>
    <w:p w14:paraId="2B6C9EB0" w14:textId="77777777" w:rsidR="003433BD" w:rsidRDefault="003433BD" w:rsidP="003433B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1108F26" w14:textId="77777777" w:rsidR="003433BD" w:rsidRDefault="003433BD" w:rsidP="003433B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35043AC" w14:textId="77777777" w:rsidR="003433BD" w:rsidRDefault="003433BD" w:rsidP="003433B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1412</w:t>
      </w:r>
      <w:r>
        <w:rPr>
          <w:rFonts w:ascii="Times New Roman" w:hAnsi="Times New Roman" w:cs="Times New Roman"/>
          <w:sz w:val="24"/>
          <w:szCs w:val="24"/>
        </w:rPr>
        <w:tab/>
        <w:t>He made his Will, in which he requested to be buried in the “</w:t>
      </w:r>
      <w:proofErr w:type="gramStart"/>
      <w:r>
        <w:rPr>
          <w:rFonts w:ascii="Times New Roman" w:hAnsi="Times New Roman" w:cs="Times New Roman"/>
          <w:sz w:val="24"/>
          <w:szCs w:val="24"/>
        </w:rPr>
        <w:t>Pardon</w:t>
      </w:r>
      <w:proofErr w:type="gramEnd"/>
    </w:p>
    <w:p w14:paraId="69411764" w14:textId="77777777" w:rsidR="003433BD" w:rsidRDefault="003433BD" w:rsidP="003433B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Churchyard”.</w:t>
      </w:r>
    </w:p>
    <w:p w14:paraId="012B5117" w14:textId="77777777" w:rsidR="003433BD" w:rsidRDefault="003433BD" w:rsidP="003433BD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(“Life and Death: A Study of the Wills and Testaments of Men and Women in London and Bury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St.Edmunds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in the late Fourteenth  and Early Fifteenth Centuries” Robert A. Wood.  Ph.D. Thesis, Royal Holloway, University of London, 2012, pp.117 n.66)</w:t>
      </w:r>
    </w:p>
    <w:p w14:paraId="75D29932" w14:textId="77777777" w:rsidR="003433BD" w:rsidRDefault="003433BD" w:rsidP="003433B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B4C1C10" w14:textId="77777777" w:rsidR="003433BD" w:rsidRDefault="003433BD" w:rsidP="003433B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1DD4B6F" w14:textId="77777777" w:rsidR="003433BD" w:rsidRDefault="003433BD" w:rsidP="003433B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 June 2021</w:t>
      </w:r>
    </w:p>
    <w:p w14:paraId="2B78AA29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6846F5" w14:textId="77777777" w:rsidR="003433BD" w:rsidRDefault="003433BD" w:rsidP="009139A6">
      <w:r>
        <w:separator/>
      </w:r>
    </w:p>
  </w:endnote>
  <w:endnote w:type="continuationSeparator" w:id="0">
    <w:p w14:paraId="64B34CD4" w14:textId="77777777" w:rsidR="003433BD" w:rsidRDefault="003433B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04A4A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ED8213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8EEE2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24AA8E" w14:textId="77777777" w:rsidR="003433BD" w:rsidRDefault="003433BD" w:rsidP="009139A6">
      <w:r>
        <w:separator/>
      </w:r>
    </w:p>
  </w:footnote>
  <w:footnote w:type="continuationSeparator" w:id="0">
    <w:p w14:paraId="12D43CDA" w14:textId="77777777" w:rsidR="003433BD" w:rsidRDefault="003433B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4BA09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F0FC6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032F1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33BD"/>
    <w:rsid w:val="000666E0"/>
    <w:rsid w:val="002510B7"/>
    <w:rsid w:val="003433BD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7652FE"/>
  <w15:chartTrackingRefBased/>
  <w15:docId w15:val="{634D4BC5-AD22-45FB-A9F2-FBBF581C06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60</Words>
  <Characters>343</Characters>
  <Application>Microsoft Office Word</Application>
  <DocSecurity>0</DocSecurity>
  <Lines>2</Lines>
  <Paragraphs>1</Paragraphs>
  <ScaleCrop>false</ScaleCrop>
  <Company/>
  <LinksUpToDate>false</LinksUpToDate>
  <CharactersWithSpaces>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2021-06-24T18:15:00Z</dcterms:created>
  <dcterms:modified xsi:type="dcterms:W3CDTF">2021-06-24T18:16:00Z</dcterms:modified>
</cp:coreProperties>
</file>